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62" w:rsidRPr="000A3A0D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0A3A0D">
        <w:rPr>
          <w:rFonts w:ascii="Times New Roman" w:hAnsi="Times New Roman" w:cs="Times New Roman"/>
          <w:sz w:val="24"/>
          <w:szCs w:val="24"/>
        </w:rPr>
        <w:t>УТВЕРЖДАЮ</w:t>
      </w:r>
    </w:p>
    <w:p w:rsidR="00CE3E62" w:rsidRPr="000A3A0D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0A3A0D">
        <w:rPr>
          <w:rFonts w:ascii="Times New Roman" w:hAnsi="Times New Roman" w:cs="Times New Roman"/>
          <w:sz w:val="24"/>
          <w:szCs w:val="24"/>
        </w:rPr>
        <w:t>Начальник Межрайонной ИФНС</w:t>
      </w:r>
    </w:p>
    <w:p w:rsidR="001E7662" w:rsidRPr="000A3A0D" w:rsidRDefault="009229EE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0A3A0D">
        <w:rPr>
          <w:rFonts w:ascii="Times New Roman" w:hAnsi="Times New Roman" w:cs="Times New Roman"/>
          <w:sz w:val="24"/>
          <w:szCs w:val="24"/>
        </w:rPr>
        <w:t>России № 12</w:t>
      </w:r>
      <w:r w:rsidR="001E7662" w:rsidRPr="000A3A0D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</w:p>
    <w:p w:rsidR="00CE3E62" w:rsidRPr="000A3A0D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3A0D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CE3E62" w:rsidRPr="000A3A0D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3A0D">
        <w:rPr>
          <w:rFonts w:ascii="Times New Roman" w:hAnsi="Times New Roman" w:cs="Times New Roman"/>
          <w:sz w:val="24"/>
          <w:szCs w:val="24"/>
        </w:rPr>
        <w:t>____________</w:t>
      </w:r>
      <w:r w:rsidR="009229EE" w:rsidRPr="000A3A0D">
        <w:rPr>
          <w:rFonts w:ascii="Times New Roman" w:hAnsi="Times New Roman" w:cs="Times New Roman"/>
          <w:sz w:val="24"/>
          <w:szCs w:val="24"/>
          <w:u w:val="single"/>
        </w:rPr>
        <w:t xml:space="preserve">В.Л. </w:t>
      </w:r>
      <w:proofErr w:type="spellStart"/>
      <w:r w:rsidR="009229EE" w:rsidRPr="000A3A0D">
        <w:rPr>
          <w:rFonts w:ascii="Times New Roman" w:hAnsi="Times New Roman" w:cs="Times New Roman"/>
          <w:sz w:val="24"/>
          <w:szCs w:val="24"/>
          <w:u w:val="single"/>
        </w:rPr>
        <w:t>Вильчинский</w:t>
      </w:r>
      <w:proofErr w:type="spellEnd"/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от "__" _</w:t>
      </w:r>
      <w:r w:rsidR="000A3A0D">
        <w:rPr>
          <w:rFonts w:ascii="Times New Roman" w:hAnsi="Times New Roman" w:cs="Times New Roman"/>
          <w:sz w:val="22"/>
          <w:szCs w:val="22"/>
          <w:u w:val="single"/>
        </w:rPr>
        <w:t>января</w:t>
      </w:r>
      <w:r w:rsidRPr="0036530C">
        <w:rPr>
          <w:rFonts w:ascii="Times New Roman" w:hAnsi="Times New Roman" w:cs="Times New Roman"/>
          <w:sz w:val="22"/>
          <w:szCs w:val="22"/>
        </w:rPr>
        <w:t>_ 20</w:t>
      </w:r>
      <w:r w:rsidR="000A3A0D">
        <w:rPr>
          <w:rFonts w:ascii="Times New Roman" w:hAnsi="Times New Roman" w:cs="Times New Roman"/>
          <w:sz w:val="22"/>
          <w:szCs w:val="22"/>
        </w:rPr>
        <w:t>18</w:t>
      </w:r>
      <w:r w:rsidRPr="0036530C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36530C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CD4B1C" w:rsidRDefault="00CE3E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B1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3E62" w:rsidRPr="00CD4B1C" w:rsidRDefault="00707F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4B1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</w:p>
    <w:p w:rsidR="001E7662" w:rsidRPr="00CD4B1C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D4B1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B169C" w:rsidRPr="00CD4B1C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</w:p>
    <w:p w:rsidR="00CD4B1C" w:rsidRDefault="009229EE" w:rsidP="00F575F7">
      <w:pPr>
        <w:autoSpaceDE w:val="0"/>
        <w:autoSpaceDN w:val="0"/>
        <w:adjustRightInd w:val="0"/>
        <w:jc w:val="center"/>
      </w:pPr>
      <w:r>
        <w:t xml:space="preserve">Межрайонной </w:t>
      </w:r>
      <w:r w:rsidR="00CD4B1C">
        <w:t xml:space="preserve">инспекции </w:t>
      </w:r>
      <w:r>
        <w:t>Ф</w:t>
      </w:r>
      <w:r w:rsidR="00CD4B1C">
        <w:t xml:space="preserve">едеральной налоговой </w:t>
      </w:r>
    </w:p>
    <w:p w:rsidR="00F575F7" w:rsidRPr="0044217C" w:rsidRDefault="00CD4B1C" w:rsidP="00F575F7">
      <w:pPr>
        <w:autoSpaceDE w:val="0"/>
        <w:autoSpaceDN w:val="0"/>
        <w:adjustRightInd w:val="0"/>
        <w:jc w:val="center"/>
      </w:pPr>
      <w:r>
        <w:t>службы</w:t>
      </w:r>
      <w:r w:rsidR="009229EE">
        <w:t xml:space="preserve"> № 12</w:t>
      </w:r>
      <w:r w:rsidR="00F575F7" w:rsidRPr="0044217C">
        <w:t xml:space="preserve"> по Приморскому краю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F575F7" w:rsidRPr="0036530C" w:rsidRDefault="00F575F7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BC5FD6" w:rsidRDefault="00CE3E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C5FD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E3E62" w:rsidRPr="0036530C" w:rsidRDefault="00CE3E62" w:rsidP="0034419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07F0B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07F0B" w:rsidRPr="00707F0B">
        <w:rPr>
          <w:rFonts w:ascii="Times New Roman" w:hAnsi="Times New Roman" w:cs="Times New Roman"/>
          <w:sz w:val="24"/>
          <w:szCs w:val="24"/>
        </w:rPr>
        <w:t>главного госуда</w:t>
      </w:r>
      <w:r w:rsidR="00707F0B">
        <w:rPr>
          <w:rFonts w:ascii="Times New Roman" w:hAnsi="Times New Roman" w:cs="Times New Roman"/>
          <w:sz w:val="24"/>
          <w:szCs w:val="24"/>
        </w:rPr>
        <w:t xml:space="preserve">рственного налогового инспектора 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B169C" w:rsidRPr="00B2239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E75F9E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B2239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B23549">
        <w:rPr>
          <w:rFonts w:ascii="Times New Roman" w:hAnsi="Times New Roman" w:cs="Times New Roman"/>
          <w:sz w:val="24"/>
          <w:szCs w:val="24"/>
        </w:rPr>
        <w:t>ведущей</w:t>
      </w:r>
      <w:r w:rsidRPr="001A6BEA">
        <w:rPr>
          <w:rFonts w:ascii="Times New Roman" w:hAnsi="Times New Roman" w:cs="Times New Roman"/>
          <w:sz w:val="24"/>
          <w:szCs w:val="24"/>
        </w:rPr>
        <w:t xml:space="preserve"> группе </w:t>
      </w:r>
      <w:r w:rsidRPr="00B2239F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B23549">
        <w:rPr>
          <w:rFonts w:ascii="Times New Roman" w:hAnsi="Times New Roman"/>
          <w:sz w:val="24"/>
          <w:szCs w:val="24"/>
        </w:rPr>
        <w:t>«</w:t>
      </w:r>
      <w:r w:rsidR="00707F0B">
        <w:rPr>
          <w:rFonts w:ascii="Times New Roman" w:hAnsi="Times New Roman"/>
          <w:sz w:val="24"/>
          <w:szCs w:val="24"/>
        </w:rPr>
        <w:t>специалисты</w:t>
      </w:r>
      <w:r w:rsidR="00B23549">
        <w:rPr>
          <w:rFonts w:ascii="Times New Roman" w:hAnsi="Times New Roman"/>
          <w:sz w:val="24"/>
          <w:szCs w:val="24"/>
        </w:rPr>
        <w:t>»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2239F" w:rsidRDefault="00CE3E62" w:rsidP="00C5139E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lang w:eastAsia="en-US"/>
        </w:rPr>
      </w:pPr>
      <w:r w:rsidRPr="00B2239F">
        <w:t xml:space="preserve">Регистрационный номер (код) должности </w:t>
      </w:r>
      <w:r w:rsidR="00B2239F" w:rsidRPr="00B2239F">
        <w:rPr>
          <w:rFonts w:eastAsiaTheme="minorHAnsi"/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="00306D79" w:rsidRPr="00B2239F">
        <w:t>–</w:t>
      </w:r>
      <w:r w:rsidRPr="00B2239F">
        <w:t xml:space="preserve"> </w:t>
      </w:r>
      <w:r w:rsidR="00707F0B">
        <w:t>11-3-3-094</w:t>
      </w:r>
      <w:r w:rsidRPr="00B2239F">
        <w:t>.</w:t>
      </w:r>
    </w:p>
    <w:p w:rsidR="00CE3E62" w:rsidRPr="00B2239F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07F0B" w:rsidRPr="00707F0B">
        <w:rPr>
          <w:rFonts w:ascii="Times New Roman" w:hAnsi="Times New Roman" w:cs="Times New Roman"/>
          <w:sz w:val="24"/>
          <w:szCs w:val="24"/>
        </w:rPr>
        <w:t>главного госуда</w:t>
      </w:r>
      <w:r w:rsidR="00707F0B">
        <w:rPr>
          <w:rFonts w:ascii="Times New Roman" w:hAnsi="Times New Roman" w:cs="Times New Roman"/>
          <w:sz w:val="24"/>
          <w:szCs w:val="24"/>
        </w:rPr>
        <w:t xml:space="preserve">рственного налогового инспектора </w:t>
      </w:r>
      <w:r w:rsidR="00EC34A3">
        <w:rPr>
          <w:rFonts w:ascii="Times New Roman" w:hAnsi="Times New Roman" w:cs="Times New Roman"/>
          <w:sz w:val="24"/>
          <w:szCs w:val="24"/>
        </w:rPr>
        <w:t>отдела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45689C">
        <w:rPr>
          <w:rFonts w:ascii="Times New Roman" w:hAnsi="Times New Roman" w:cs="Times New Roman"/>
          <w:sz w:val="24"/>
          <w:szCs w:val="24"/>
        </w:rPr>
        <w:t>Р</w:t>
      </w:r>
      <w:r w:rsidR="00D214FE" w:rsidRPr="00B2239F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881397" w:rsidRPr="00B2239F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07F0B" w:rsidRPr="00707F0B">
        <w:rPr>
          <w:rFonts w:ascii="Times New Roman" w:hAnsi="Times New Roman" w:cs="Times New Roman"/>
          <w:sz w:val="24"/>
          <w:szCs w:val="24"/>
        </w:rPr>
        <w:t>главного госуда</w:t>
      </w:r>
      <w:r w:rsidR="00707F0B">
        <w:rPr>
          <w:rFonts w:ascii="Times New Roman" w:hAnsi="Times New Roman" w:cs="Times New Roman"/>
          <w:sz w:val="24"/>
          <w:szCs w:val="24"/>
        </w:rPr>
        <w:t xml:space="preserve">рственного налогового инспектора </w:t>
      </w:r>
      <w:r w:rsidR="00EC34A3">
        <w:rPr>
          <w:rFonts w:ascii="Times New Roman" w:hAnsi="Times New Roman" w:cs="Times New Roman"/>
          <w:sz w:val="24"/>
          <w:szCs w:val="24"/>
        </w:rPr>
        <w:t>отдела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881397" w:rsidRPr="00B2239F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C5139E">
        <w:rPr>
          <w:rFonts w:ascii="Times New Roman" w:hAnsi="Times New Roman" w:cs="Times New Roman"/>
          <w:sz w:val="24"/>
          <w:szCs w:val="24"/>
        </w:rPr>
        <w:t>.</w:t>
      </w:r>
      <w:r w:rsidR="00ED5D4F">
        <w:rPr>
          <w:rFonts w:ascii="Times New Roman" w:hAnsi="Times New Roman" w:cs="Times New Roman"/>
          <w:sz w:val="24"/>
          <w:szCs w:val="24"/>
        </w:rPr>
        <w:t xml:space="preserve"> </w:t>
      </w:r>
      <w:r w:rsidR="00ED5D4F" w:rsidRPr="00CB285F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налогоплательщиками.</w:t>
      </w: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07F0B" w:rsidRPr="00707F0B">
        <w:rPr>
          <w:rFonts w:ascii="Times New Roman" w:hAnsi="Times New Roman" w:cs="Times New Roman"/>
          <w:sz w:val="24"/>
          <w:szCs w:val="24"/>
        </w:rPr>
        <w:t>главного госуда</w:t>
      </w:r>
      <w:r w:rsidR="00707F0B">
        <w:rPr>
          <w:rFonts w:ascii="Times New Roman" w:hAnsi="Times New Roman" w:cs="Times New Roman"/>
          <w:sz w:val="24"/>
          <w:szCs w:val="24"/>
        </w:rPr>
        <w:t xml:space="preserve">рственного налогового инспектора </w:t>
      </w:r>
      <w:r w:rsidR="00EC34A3">
        <w:rPr>
          <w:rFonts w:ascii="Times New Roman" w:hAnsi="Times New Roman" w:cs="Times New Roman"/>
          <w:sz w:val="24"/>
          <w:szCs w:val="24"/>
        </w:rPr>
        <w:t>отдела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приказом началь</w:t>
      </w:r>
      <w:r w:rsidR="009229EE">
        <w:rPr>
          <w:rFonts w:ascii="Times New Roman" w:hAnsi="Times New Roman" w:cs="Times New Roman"/>
          <w:sz w:val="24"/>
          <w:szCs w:val="24"/>
        </w:rPr>
        <w:t>ника Межрайонной ИФНС России № 12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5. </w:t>
      </w:r>
      <w:r w:rsidR="00707F0B">
        <w:rPr>
          <w:rFonts w:ascii="Times New Roman" w:hAnsi="Times New Roman" w:cs="Times New Roman"/>
          <w:sz w:val="24"/>
          <w:szCs w:val="24"/>
        </w:rPr>
        <w:t>Главный</w:t>
      </w:r>
      <w:r w:rsidR="00707F0B" w:rsidRPr="00707F0B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707F0B">
        <w:rPr>
          <w:rFonts w:ascii="Times New Roman" w:hAnsi="Times New Roman" w:cs="Times New Roman"/>
          <w:sz w:val="24"/>
          <w:szCs w:val="24"/>
        </w:rPr>
        <w:t xml:space="preserve">рственный налоговый инспектор </w:t>
      </w:r>
      <w:r w:rsidR="004E0E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E0E23" w:rsidRPr="0036530C">
        <w:rPr>
          <w:rFonts w:ascii="Times New Roman" w:hAnsi="Times New Roman" w:cs="Times New Roman"/>
          <w:sz w:val="24"/>
          <w:szCs w:val="24"/>
        </w:rPr>
        <w:t>непосредственно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E95490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9549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E3E62" w:rsidRPr="00E95490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49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E3E62" w:rsidRPr="0036530C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07F0B" w:rsidRPr="00707F0B">
        <w:rPr>
          <w:rFonts w:ascii="Times New Roman" w:hAnsi="Times New Roman" w:cs="Times New Roman"/>
          <w:sz w:val="24"/>
          <w:szCs w:val="24"/>
        </w:rPr>
        <w:t>главного госуда</w:t>
      </w:r>
      <w:r w:rsidR="00707F0B">
        <w:rPr>
          <w:rFonts w:ascii="Times New Roman" w:hAnsi="Times New Roman" w:cs="Times New Roman"/>
          <w:sz w:val="24"/>
          <w:szCs w:val="24"/>
        </w:rPr>
        <w:t>рственного налогового инспектора</w:t>
      </w:r>
      <w:r w:rsidR="00EC34A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6530C">
        <w:rPr>
          <w:rFonts w:ascii="Times New Roman" w:hAnsi="Times New Roman" w:cs="Times New Roman"/>
          <w:sz w:val="24"/>
          <w:szCs w:val="24"/>
        </w:rPr>
        <w:t>устан</w:t>
      </w:r>
      <w:r w:rsidR="00DF4945" w:rsidRPr="0036530C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E2048E" w:rsidRPr="0036530C" w:rsidRDefault="00E2048E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Pr="0036530C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36530C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365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48E" w:rsidRPr="0036530C" w:rsidRDefault="00E2048E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lastRenderedPageBreak/>
        <w:t>- требования к знанию государственного языка Российской Федерации (русского языка);</w:t>
      </w:r>
    </w:p>
    <w:p w:rsidR="00646900" w:rsidRPr="0036530C" w:rsidRDefault="00646900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653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36530C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048E" w:rsidRPr="0036530C" w:rsidRDefault="00E2048E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7692" w:rsidRPr="0036530C" w:rsidRDefault="00DF494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AA769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B4B52" w:rsidRPr="0036530C" w:rsidRDefault="00DF494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2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A7692" w:rsidRPr="0036530C" w:rsidRDefault="008D714E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7692" w:rsidRPr="0036530C" w:rsidRDefault="008D714E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 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86260" w:rsidRPr="0036530C" w:rsidRDefault="00786260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 xml:space="preserve">- </w:t>
      </w:r>
      <w:hyperlink r:id="rId23" w:history="1">
        <w:r w:rsidRPr="0036530C">
          <w:rPr>
            <w:rFonts w:ascii="Times New Roman" w:hAnsi="Times New Roman" w:cs="Times New Roman"/>
            <w:sz w:val="24"/>
          </w:rPr>
          <w:t>постановление</w:t>
        </w:r>
      </w:hyperlink>
      <w:r w:rsidRPr="0036530C">
        <w:rPr>
          <w:rFonts w:ascii="Times New Roman" w:hAnsi="Times New Roman" w:cs="Times New Roman"/>
          <w:sz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86260" w:rsidRPr="0036530C" w:rsidRDefault="00786260" w:rsidP="002D3B3D">
      <w:pPr>
        <w:ind w:firstLine="851"/>
        <w:jc w:val="both"/>
      </w:pPr>
      <w:r w:rsidRPr="0036530C">
        <w:lastRenderedPageBreak/>
        <w:t xml:space="preserve">- </w:t>
      </w:r>
      <w:hyperlink r:id="rId24" w:history="1">
        <w:r w:rsidRPr="0036530C">
          <w:t>постановление</w:t>
        </w:r>
      </w:hyperlink>
      <w:r w:rsidRPr="0036530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86260" w:rsidRPr="0036530C" w:rsidRDefault="00D55966" w:rsidP="002D3B3D">
      <w:pPr>
        <w:ind w:firstLine="851"/>
        <w:jc w:val="both"/>
      </w:pPr>
      <w:r w:rsidRPr="0036530C">
        <w:t xml:space="preserve">- </w:t>
      </w:r>
      <w:hyperlink r:id="rId25" w:history="1">
        <w:r w:rsidR="00786260" w:rsidRPr="0036530C">
          <w:t>постановление</w:t>
        </w:r>
      </w:hyperlink>
      <w:r w:rsidR="00786260" w:rsidRPr="0036530C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CE3E62" w:rsidRPr="0036530C" w:rsidRDefault="0089032F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32F">
        <w:rPr>
          <w:rFonts w:ascii="Times New Roman" w:hAnsi="Times New Roman" w:cs="Times New Roman"/>
          <w:sz w:val="24"/>
          <w:szCs w:val="24"/>
        </w:rPr>
        <w:t>Главный</w:t>
      </w:r>
      <w:r w:rsidR="004B4B52" w:rsidRPr="0089032F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4B4B52" w:rsidRPr="0036530C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CE3E62" w:rsidRPr="003653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36530C">
        <w:rPr>
          <w:rFonts w:ascii="Times New Roman" w:hAnsi="Times New Roman" w:cs="Times New Roman"/>
          <w:sz w:val="24"/>
          <w:szCs w:val="24"/>
        </w:rPr>
        <w:t>:</w:t>
      </w:r>
    </w:p>
    <w:p w:rsidR="00AA7692" w:rsidRPr="0036530C" w:rsidRDefault="00B46E5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36530C" w:rsidRDefault="00B46E5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AA7692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налогового администрирования.</w:t>
      </w:r>
    </w:p>
    <w:p w:rsidR="00E4036E" w:rsidRPr="0036530C" w:rsidRDefault="00B46E5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E4036E" w:rsidRPr="0036530C">
        <w:rPr>
          <w:rFonts w:ascii="Times New Roman" w:hAnsi="Times New Roman" w:cs="Times New Roman"/>
          <w:sz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4036E" w:rsidRPr="0036530C" w:rsidRDefault="00E4036E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4036E" w:rsidRPr="0036530C" w:rsidRDefault="00E4036E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приема налоговых деклараций (расчетов);</w:t>
      </w:r>
    </w:p>
    <w:p w:rsidR="00E4036E" w:rsidRDefault="00E4036E" w:rsidP="002D3B3D">
      <w:pPr>
        <w:ind w:firstLine="851"/>
      </w:pPr>
      <w:r w:rsidRPr="0036530C">
        <w:t>- порядок организации взаимодействия с МФЦ;</w:t>
      </w:r>
    </w:p>
    <w:p w:rsidR="00E2048E" w:rsidRPr="0036530C" w:rsidRDefault="00E2048E" w:rsidP="002D3B3D">
      <w:pPr>
        <w:ind w:firstLine="851"/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принципы предоставления государственных услуг;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требования к предоставлению государственных услуг;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предоставления государственных услуг в электронной форме;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и принципы функционирования, назначение портала государственных услуг;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права заявителей при получении государственных услуг;</w:t>
      </w:r>
    </w:p>
    <w:p w:rsidR="00112835" w:rsidRPr="0036530C" w:rsidRDefault="00112835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обязанности государственных органов, предоставляющих государственные услуги;</w:t>
      </w:r>
    </w:p>
    <w:p w:rsidR="00112835" w:rsidRPr="0036530C" w:rsidRDefault="00112835" w:rsidP="002D3B3D">
      <w:pPr>
        <w:pStyle w:val="ConsPlusNormal"/>
        <w:ind w:firstLine="851"/>
        <w:jc w:val="both"/>
      </w:pPr>
      <w:r w:rsidRPr="0036530C">
        <w:rPr>
          <w:rFonts w:ascii="Times New Roman" w:hAnsi="Times New Roman" w:cs="Times New Roman"/>
          <w:sz w:val="24"/>
        </w:rPr>
        <w:t>- стандарт предоставления государственной услуги: требования и порядок разработки;</w:t>
      </w:r>
      <w:r w:rsidRPr="0036530C">
        <w:t xml:space="preserve"> </w:t>
      </w:r>
    </w:p>
    <w:p w:rsidR="00112835" w:rsidRDefault="0011283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6530C">
        <w:t xml:space="preserve">- </w:t>
      </w:r>
      <w:r w:rsidRPr="0036530C">
        <w:rPr>
          <w:rFonts w:ascii="Times New Roman" w:hAnsi="Times New Roman" w:cs="Times New Roman"/>
          <w:sz w:val="24"/>
        </w:rPr>
        <w:t>основы секретного делопроизводства и порядок работы со служебной информацией и сведениями, сост</w:t>
      </w:r>
      <w:r w:rsidR="008C2D57" w:rsidRPr="0036530C">
        <w:rPr>
          <w:rFonts w:ascii="Times New Roman" w:hAnsi="Times New Roman" w:cs="Times New Roman"/>
          <w:sz w:val="24"/>
        </w:rPr>
        <w:t>авляющими государственную тайну.</w:t>
      </w:r>
    </w:p>
    <w:p w:rsidR="00E2048E" w:rsidRPr="0036530C" w:rsidRDefault="00E2048E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</w:p>
    <w:p w:rsidR="00CE3E62" w:rsidRPr="0036530C" w:rsidRDefault="00B46E55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36530C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36530C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Pr="0036530C" w:rsidRDefault="00646900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B1786B" w:rsidRPr="00115D64" w:rsidRDefault="00E5649C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5D64">
        <w:rPr>
          <w:rFonts w:ascii="Times New Roman" w:hAnsi="Times New Roman" w:cs="Times New Roman"/>
          <w:sz w:val="24"/>
          <w:szCs w:val="24"/>
        </w:rPr>
        <w:t>-</w:t>
      </w:r>
      <w:r w:rsidR="008C2D57" w:rsidRPr="00115D64">
        <w:rPr>
          <w:rFonts w:ascii="Times New Roman" w:hAnsi="Times New Roman" w:cs="Times New Roman"/>
          <w:sz w:val="24"/>
          <w:szCs w:val="24"/>
        </w:rPr>
        <w:t xml:space="preserve">проведение сверки расчетов по налогам, сборам, пеням, штрафам, процентам </w:t>
      </w:r>
      <w:r w:rsidRPr="00115D64">
        <w:rPr>
          <w:rFonts w:ascii="Times New Roman" w:hAnsi="Times New Roman" w:cs="Times New Roman"/>
          <w:sz w:val="24"/>
          <w:szCs w:val="24"/>
        </w:rPr>
        <w:t>совместно с налогоплательщиками;</w:t>
      </w:r>
    </w:p>
    <w:p w:rsidR="00E5649C" w:rsidRPr="00115D64" w:rsidRDefault="00E5649C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5D64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E5649C" w:rsidRPr="00115D64" w:rsidRDefault="00E5649C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15D64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E5649C" w:rsidRDefault="00E5649C" w:rsidP="00C5139E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5D64">
        <w:rPr>
          <w:rFonts w:ascii="Times New Roman" w:hAnsi="Times New Roman" w:cs="Times New Roman"/>
          <w:sz w:val="24"/>
          <w:szCs w:val="24"/>
        </w:rPr>
        <w:t>-информирование налогоплательщиков об электронных сервисах ФНС России и Портале государственных услуг.</w:t>
      </w:r>
    </w:p>
    <w:p w:rsidR="00E2048E" w:rsidRPr="00115D64" w:rsidRDefault="00E2048E" w:rsidP="00C5139E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3E62" w:rsidRPr="0036530C" w:rsidRDefault="00CE3E62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8C2D57" w:rsidRPr="0036530C" w:rsidRDefault="008C2D57" w:rsidP="00C5139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8C2D57" w:rsidRPr="0036530C" w:rsidRDefault="008C2D57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2D57" w:rsidRPr="0036530C" w:rsidRDefault="008C2D57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8C2D57" w:rsidRPr="0036530C" w:rsidRDefault="008C2D57" w:rsidP="002D3B3D">
      <w:pPr>
        <w:pStyle w:val="ConsPlusNormal"/>
        <w:tabs>
          <w:tab w:val="left" w:pos="564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36530C">
        <w:rPr>
          <w:rFonts w:ascii="Times New Roman" w:hAnsi="Times New Roman" w:cs="Times New Roman"/>
          <w:sz w:val="24"/>
          <w:szCs w:val="24"/>
        </w:rPr>
        <w:tab/>
      </w:r>
    </w:p>
    <w:p w:rsidR="008C2D57" w:rsidRPr="0036530C" w:rsidRDefault="008C2D57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E432DF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432D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9032F" w:rsidRPr="0089032F">
        <w:rPr>
          <w:rFonts w:ascii="Times New Roman" w:hAnsi="Times New Roman" w:cs="Times New Roman"/>
          <w:sz w:val="24"/>
          <w:szCs w:val="24"/>
        </w:rPr>
        <w:t>главного</w:t>
      </w:r>
      <w:r w:rsidR="00FA1875" w:rsidRPr="0089032F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FA1875" w:rsidRPr="0036530C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653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3653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3653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3653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E62" w:rsidRDefault="00CE3E62" w:rsidP="002D3B3D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1875" w:rsidRPr="0036530C">
        <w:rPr>
          <w:rFonts w:ascii="Times New Roman" w:hAnsi="Times New Roman" w:cs="Times New Roman"/>
          <w:sz w:val="24"/>
          <w:szCs w:val="24"/>
        </w:rPr>
        <w:t>отдел</w:t>
      </w:r>
      <w:r w:rsidR="0036530C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9229EE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FA1875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89032F">
        <w:rPr>
          <w:rFonts w:ascii="Times New Roman" w:hAnsi="Times New Roman" w:cs="Times New Roman"/>
          <w:sz w:val="24"/>
          <w:szCs w:val="24"/>
        </w:rPr>
        <w:t xml:space="preserve">, </w:t>
      </w:r>
      <w:r w:rsidR="0089032F" w:rsidRPr="0089032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A1875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53DAB" w:rsidRPr="0036530C" w:rsidRDefault="00753DAB" w:rsidP="002D3B3D">
      <w:pPr>
        <w:pStyle w:val="ConsNormal"/>
        <w:widowControl/>
        <w:numPr>
          <w:ilvl w:val="0"/>
          <w:numId w:val="2"/>
        </w:numPr>
        <w:ind w:left="0" w:firstLine="851"/>
        <w:jc w:val="both"/>
        <w:rPr>
          <w:sz w:val="24"/>
        </w:rPr>
      </w:pPr>
      <w:r w:rsidRPr="0036530C">
        <w:rPr>
          <w:rFonts w:ascii="Times New Roman" w:hAnsi="Times New Roman" w:cs="Times New Roman"/>
          <w:sz w:val="24"/>
        </w:rPr>
        <w:t>реализовывать в пределах своей компетенции права и обязанности налоговых органов;</w:t>
      </w:r>
    </w:p>
    <w:p w:rsidR="00753DAB" w:rsidRPr="0036530C" w:rsidRDefault="00753DAB" w:rsidP="002D3B3D">
      <w:pPr>
        <w:pStyle w:val="ConsNormal"/>
        <w:widowControl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своевременно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6530C">
        <w:rPr>
          <w:rFonts w:ascii="Times New Roman" w:hAnsi="Times New Roman" w:cs="Times New Roman"/>
          <w:sz w:val="24"/>
          <w:szCs w:val="24"/>
        </w:rPr>
        <w:t xml:space="preserve"> налогоплательщикам по их запросам справок и иных документов по вопросам, относящимся к компетенции налоговых органов;</w:t>
      </w:r>
    </w:p>
    <w:p w:rsidR="00753DAB" w:rsidRPr="0036530C" w:rsidRDefault="00753DAB" w:rsidP="002D3B3D">
      <w:pPr>
        <w:numPr>
          <w:ilvl w:val="0"/>
          <w:numId w:val="2"/>
        </w:numPr>
        <w:ind w:left="0" w:firstLine="851"/>
        <w:jc w:val="both"/>
      </w:pPr>
      <w:r w:rsidRPr="0036530C">
        <w:t>информировать налогоплательщиков о состоянии их расчетов с бюджетной системой РФ;</w:t>
      </w:r>
    </w:p>
    <w:p w:rsidR="00E402E4" w:rsidRPr="00E402E4" w:rsidRDefault="00E402E4" w:rsidP="002D3B3D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E402E4">
        <w:rPr>
          <w:bCs/>
        </w:rPr>
        <w:t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отчетности, представленных</w:t>
      </w:r>
      <w:r w:rsidR="00707F0B">
        <w:rPr>
          <w:bCs/>
        </w:rPr>
        <w:t xml:space="preserve"> лично (почтой) </w:t>
      </w:r>
      <w:r w:rsidR="003C0C49">
        <w:rPr>
          <w:bCs/>
        </w:rPr>
        <w:t xml:space="preserve">и </w:t>
      </w:r>
      <w:r w:rsidR="003C0C49" w:rsidRPr="00E402E4">
        <w:rPr>
          <w:bCs/>
        </w:rPr>
        <w:t>в</w:t>
      </w:r>
      <w:r w:rsidRPr="00E402E4">
        <w:rPr>
          <w:bCs/>
        </w:rPr>
        <w:t xml:space="preserve"> электронной форме по ТКС;</w:t>
      </w:r>
    </w:p>
    <w:p w:rsidR="00753DAB" w:rsidRPr="0036530C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>подготавливать ответы по установленным законодательствам срокам исполнения на письменные запросы налогоплательщиков;</w:t>
      </w:r>
    </w:p>
    <w:p w:rsidR="00753DAB" w:rsidRPr="0036530C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 xml:space="preserve">участвовать в </w:t>
      </w:r>
      <w:r w:rsidR="003C0C49" w:rsidRPr="0036530C">
        <w:t>совещаниях, тематических</w:t>
      </w:r>
      <w:r w:rsidRPr="0036530C">
        <w:t xml:space="preserve"> семинарах с налогоплательщиками по применению законодательства РФ;</w:t>
      </w:r>
    </w:p>
    <w:p w:rsidR="00E402E4" w:rsidRPr="0042689A" w:rsidRDefault="00E402E4" w:rsidP="002D3B3D">
      <w:pPr>
        <w:pStyle w:val="2"/>
        <w:numPr>
          <w:ilvl w:val="0"/>
          <w:numId w:val="2"/>
        </w:numPr>
        <w:spacing w:after="0" w:line="240" w:lineRule="auto"/>
        <w:ind w:left="0" w:firstLine="851"/>
        <w:rPr>
          <w:bCs/>
        </w:rPr>
      </w:pPr>
      <w:r w:rsidRPr="0042689A">
        <w:rPr>
          <w:bCs/>
        </w:rPr>
        <w:t>прием сведений о доходах физических лиц по налогу на доходы физических лиц от налоговых агентов и их обработка.</w:t>
      </w:r>
    </w:p>
    <w:p w:rsidR="00753DAB" w:rsidRPr="0036530C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>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E402E4" w:rsidRPr="00F77DCE" w:rsidRDefault="00E402E4" w:rsidP="002D3B3D">
      <w:pPr>
        <w:pStyle w:val="2"/>
        <w:numPr>
          <w:ilvl w:val="0"/>
          <w:numId w:val="2"/>
        </w:numPr>
        <w:spacing w:after="0" w:line="240" w:lineRule="auto"/>
        <w:ind w:left="0" w:firstLine="851"/>
        <w:jc w:val="both"/>
        <w:rPr>
          <w:bCs/>
        </w:rPr>
      </w:pPr>
      <w:r w:rsidRPr="0050722C">
        <w:t>заполнени</w:t>
      </w:r>
      <w:r>
        <w:t xml:space="preserve">ю ИР «Доверенность», а </w:t>
      </w:r>
      <w:r w:rsidR="003C0C49">
        <w:t xml:space="preserve">также </w:t>
      </w:r>
      <w:r w:rsidR="003C0C49" w:rsidRPr="0050722C">
        <w:t>информационного</w:t>
      </w:r>
      <w:r w:rsidRPr="00A85948">
        <w:t xml:space="preserve"> ресурса «уполномоченные лица» по предоставленным документам, подтверждающих полномочия уполномоченного или законного представителя налогоплательщика по отправке отчетности по телекоммуникационным каналам связи</w:t>
      </w:r>
    </w:p>
    <w:p w:rsidR="00753DAB" w:rsidRPr="0036530C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>взаимодействовать с отделами инспекции с целью привлечения специалистов для участия в информировании налогоплательщиков;</w:t>
      </w:r>
    </w:p>
    <w:p w:rsidR="00753DAB" w:rsidRPr="0036530C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>взаимодействовать с филиалом ФКУ «Налог-сервис» ФНС России;</w:t>
      </w:r>
    </w:p>
    <w:p w:rsidR="00753DAB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lastRenderedPageBreak/>
        <w:t xml:space="preserve">проводить самоконтроль с использованием «Библиотеки шаблонов </w:t>
      </w:r>
      <w:r w:rsidRPr="0036530C">
        <w:rPr>
          <w:lang w:val="en-US"/>
        </w:rPr>
        <w:t>QBE</w:t>
      </w:r>
      <w:r w:rsidRPr="0036530C">
        <w:t>-запросов» в БД «СЭОД» выполненных работ в сфере, соответствующей направлению деятельности отдела;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при исполнении должностных обязанностей соблюдать права и законные интересы граждан и организаций;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взаимодействовать с другими государственными органами для решения вопросов, входящих в его компетенцию;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не совершать поступки, порочащие честь и достоинство государственного служащего;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поддерживать уровень квалификации, необходимый для надлежащего выполнения данных обязанностей;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проявлять корректность в обращении с гражданами и работниками ФНС России, Управления, Инспекции;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соблюдать правила и нормы охраны труда и техники безопасности;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3DAB" w:rsidRPr="00753DAB" w:rsidRDefault="00753DAB" w:rsidP="002D3B3D">
      <w:pPr>
        <w:pStyle w:val="ac"/>
        <w:numPr>
          <w:ilvl w:val="0"/>
          <w:numId w:val="2"/>
        </w:numPr>
        <w:ind w:left="0" w:firstLine="851"/>
        <w:jc w:val="both"/>
      </w:pPr>
      <w:r w:rsidRPr="00753DA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3DAB" w:rsidRDefault="00753DAB" w:rsidP="002D3B3D">
      <w:pPr>
        <w:pStyle w:val="a5"/>
        <w:numPr>
          <w:ilvl w:val="0"/>
          <w:numId w:val="2"/>
        </w:numPr>
        <w:spacing w:after="0"/>
        <w:ind w:left="0" w:firstLine="851"/>
        <w:jc w:val="both"/>
      </w:pPr>
      <w:r w:rsidRPr="0036530C">
        <w:t>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3F0440" w:rsidRPr="00753DAB" w:rsidRDefault="003F0440" w:rsidP="002D3B3D">
      <w:pPr>
        <w:pStyle w:val="a5"/>
        <w:spacing w:after="0"/>
        <w:ind w:firstLine="851"/>
        <w:jc w:val="both"/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07F0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93778" w:rsidRPr="0036530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53DAB" w:rsidRDefault="00753DAB" w:rsidP="002D3B3D">
      <w:pPr>
        <w:shd w:val="clear" w:color="auto" w:fill="FFFFFF"/>
        <w:ind w:firstLine="851"/>
        <w:jc w:val="both"/>
      </w:pPr>
      <w:r w:rsidRPr="00753DAB">
        <w:t xml:space="preserve">            вносить начальнику отдела предложения по совершенствованию налогового администрирования;</w:t>
      </w:r>
    </w:p>
    <w:p w:rsidR="009229EE" w:rsidRPr="009229EE" w:rsidRDefault="009229EE" w:rsidP="002D3B3D">
      <w:pPr>
        <w:shd w:val="clear" w:color="auto" w:fill="FFFFFF"/>
        <w:ind w:firstLine="851"/>
        <w:jc w:val="both"/>
        <w:rPr>
          <w:sz w:val="16"/>
          <w:szCs w:val="16"/>
        </w:rPr>
      </w:pP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 w:rsidR="00E432DF" w:rsidRPr="00753DAB">
        <w:t>других документов,</w:t>
      </w:r>
      <w:r w:rsidRPr="00753DAB">
        <w:t xml:space="preserve"> и материалов;</w:t>
      </w: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t>на защиту своих персональных данных;</w:t>
      </w: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t>на профессиональное развитие в порядке, установленном законодательством Российской Федерации;</w:t>
      </w:r>
    </w:p>
    <w:p w:rsidR="00753DAB" w:rsidRPr="00753DAB" w:rsidRDefault="00753DAB" w:rsidP="002D3B3D">
      <w:pPr>
        <w:pStyle w:val="a5"/>
        <w:spacing w:after="0"/>
        <w:ind w:firstLine="851"/>
        <w:jc w:val="both"/>
      </w:pPr>
      <w:r w:rsidRPr="00753DAB">
        <w:lastRenderedPageBreak/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F0440" w:rsidRDefault="003F0440" w:rsidP="002D3B3D">
      <w:pPr>
        <w:ind w:firstLine="851"/>
        <w:jc w:val="both"/>
      </w:pPr>
    </w:p>
    <w:p w:rsidR="00093778" w:rsidRDefault="00CE3E62" w:rsidP="002D3B3D">
      <w:pPr>
        <w:ind w:firstLine="851"/>
        <w:jc w:val="both"/>
      </w:pPr>
      <w:r w:rsidRPr="0036530C">
        <w:t xml:space="preserve">10. </w:t>
      </w:r>
      <w:r w:rsidR="00707F0B">
        <w:t>Главный</w:t>
      </w:r>
      <w:r w:rsidR="00093778" w:rsidRPr="0036530C">
        <w:t xml:space="preserve"> государственный налоговый инспектор </w:t>
      </w:r>
      <w:r w:rsidRPr="003653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36530C">
          <w:t>Положением</w:t>
        </w:r>
      </w:hyperlink>
      <w:r w:rsidRPr="0036530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093778" w:rsidRPr="0036530C">
        <w:t xml:space="preserve">положением о Межрайонной инспекции Федеральной налоговой службы № </w:t>
      </w:r>
      <w:r w:rsidR="00E432DF">
        <w:t>12</w:t>
      </w:r>
      <w:r w:rsidR="00093778" w:rsidRPr="0036530C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</w:t>
      </w:r>
      <w:r w:rsidR="005E3471">
        <w:t>12</w:t>
      </w:r>
      <w:r w:rsidR="00093778" w:rsidRPr="0036530C">
        <w:t xml:space="preserve"> по Приморскому краю, поручениями начальника  отдел</w:t>
      </w:r>
      <w:r w:rsidR="00753DAB">
        <w:t>а.</w:t>
      </w:r>
    </w:p>
    <w:p w:rsidR="00753DAB" w:rsidRPr="0036530C" w:rsidRDefault="00753DAB" w:rsidP="002D3B3D">
      <w:pPr>
        <w:ind w:firstLine="851"/>
        <w:jc w:val="both"/>
      </w:pPr>
    </w:p>
    <w:p w:rsidR="00753DAB" w:rsidRPr="00753DAB" w:rsidRDefault="006B26F8" w:rsidP="002D3B3D">
      <w:pPr>
        <w:tabs>
          <w:tab w:val="left" w:pos="851"/>
          <w:tab w:val="left" w:pos="993"/>
        </w:tabs>
        <w:ind w:firstLine="851"/>
        <w:jc w:val="both"/>
      </w:pPr>
      <w:r w:rsidRPr="006B26F8">
        <w:t xml:space="preserve">          </w:t>
      </w:r>
      <w:r w:rsidR="00CE3E62" w:rsidRPr="0036530C">
        <w:t xml:space="preserve">11. </w:t>
      </w:r>
      <w:r w:rsidR="00707F0B">
        <w:t>Главный</w:t>
      </w:r>
      <w:r w:rsidR="00093778" w:rsidRPr="0036530C">
        <w:t xml:space="preserve"> государственный налоговый инспектор </w:t>
      </w:r>
      <w:r w:rsidR="00CE3E62" w:rsidRPr="0036530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53DAB">
        <w:t xml:space="preserve"> </w:t>
      </w:r>
      <w:r w:rsidR="00753DAB" w:rsidRPr="0005650B">
        <w:rPr>
          <w:bCs/>
        </w:rPr>
        <w:t xml:space="preserve">Кроме того, </w:t>
      </w:r>
      <w:r w:rsidR="00753DAB" w:rsidRPr="00753DAB">
        <w:rPr>
          <w:bCs/>
        </w:rPr>
        <w:t>с</w:t>
      </w:r>
      <w:r w:rsidR="00753DAB" w:rsidRPr="00753DAB">
        <w:t xml:space="preserve">тарший государственный налоговый инспектор </w:t>
      </w:r>
      <w:r w:rsidR="00753DAB" w:rsidRPr="00753DAB">
        <w:rPr>
          <w:bCs/>
        </w:rPr>
        <w:t>несет ответственность</w:t>
      </w:r>
      <w:r w:rsidR="00753DAB" w:rsidRPr="00753DAB">
        <w:t>: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имущественный ущерб, причиненный по его вине;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действие или бездействие, приведшее к нарушению прав и законных интересов граждан;</w:t>
      </w:r>
    </w:p>
    <w:p w:rsidR="00753DAB" w:rsidRPr="00753DAB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ограничений, связанных с прохождением государственной гражданской службы;</w:t>
      </w:r>
    </w:p>
    <w:p w:rsidR="00753DAB" w:rsidRPr="00753DAB" w:rsidRDefault="00753DAB" w:rsidP="002D3B3D">
      <w:pPr>
        <w:tabs>
          <w:tab w:val="left" w:pos="851"/>
        </w:tabs>
        <w:ind w:firstLine="851"/>
        <w:jc w:val="both"/>
      </w:pPr>
      <w:r w:rsidRPr="00753DAB">
        <w:t xml:space="preserve">за нарушение Кодекса этики и служебного поведения </w:t>
      </w:r>
      <w:r w:rsidR="00665B41" w:rsidRPr="00753DAB">
        <w:t>государственных гражданских</w:t>
      </w:r>
      <w:r w:rsidRPr="00753DAB">
        <w:t xml:space="preserve"> служащих Федеральной налоговой службы;</w:t>
      </w:r>
    </w:p>
    <w:p w:rsidR="00CE3E62" w:rsidRPr="0036530C" w:rsidRDefault="00753DAB" w:rsidP="002D3B3D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4A3077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07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07F0B" w:rsidRPr="004A307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093778" w:rsidRPr="004A307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4A307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53DAB" w:rsidRPr="004A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07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41371" w:rsidRPr="0036530C" w:rsidRDefault="00741371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3778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07F0B">
        <w:rPr>
          <w:rFonts w:ascii="Times New Roman" w:hAnsi="Times New Roman" w:cs="Times New Roman"/>
          <w:sz w:val="24"/>
          <w:szCs w:val="24"/>
        </w:rPr>
        <w:t>главный</w:t>
      </w:r>
      <w:r w:rsidR="00834710">
        <w:rPr>
          <w:rFonts w:ascii="Times New Roman" w:hAnsi="Times New Roman" w:cs="Times New Roman"/>
          <w:sz w:val="24"/>
          <w:szCs w:val="24"/>
        </w:rPr>
        <w:t xml:space="preserve"> </w:t>
      </w:r>
      <w:r w:rsidR="00093778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36530C" w:rsidRDefault="00093778" w:rsidP="002D3B3D">
      <w:pPr>
        <w:autoSpaceDE w:val="0"/>
        <w:autoSpaceDN w:val="0"/>
        <w:adjustRightInd w:val="0"/>
        <w:ind w:firstLine="851"/>
        <w:jc w:val="both"/>
      </w:pPr>
      <w:r w:rsidRPr="0036530C">
        <w:t>1) реализации функций налогового администрирования;</w:t>
      </w:r>
    </w:p>
    <w:p w:rsidR="00093778" w:rsidRPr="0036530C" w:rsidRDefault="00093778" w:rsidP="002D3B3D">
      <w:pPr>
        <w:autoSpaceDE w:val="0"/>
        <w:autoSpaceDN w:val="0"/>
        <w:adjustRightInd w:val="0"/>
        <w:ind w:firstLine="851"/>
        <w:jc w:val="both"/>
      </w:pPr>
      <w:r w:rsidRPr="0036530C">
        <w:t xml:space="preserve">2) реализации законодательства Российской </w:t>
      </w:r>
      <w:r w:rsidR="004A3077" w:rsidRPr="0036530C">
        <w:t>Федерации, Положения</w:t>
      </w:r>
      <w:r w:rsidRPr="0036530C">
        <w:t xml:space="preserve"> о ФНС России, поручений Управления, положения об инспекции, положения об отделе; </w:t>
      </w:r>
    </w:p>
    <w:p w:rsidR="00093778" w:rsidRPr="0036530C" w:rsidRDefault="00093778" w:rsidP="002D3B3D">
      <w:pPr>
        <w:autoSpaceDE w:val="0"/>
        <w:autoSpaceDN w:val="0"/>
        <w:adjustRightInd w:val="0"/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36530C" w:rsidRDefault="00093778" w:rsidP="002D3B3D">
      <w:pPr>
        <w:autoSpaceDE w:val="0"/>
        <w:autoSpaceDN w:val="0"/>
        <w:adjustRightInd w:val="0"/>
        <w:ind w:firstLine="851"/>
        <w:jc w:val="both"/>
      </w:pPr>
      <w:r w:rsidRPr="0036530C">
        <w:lastRenderedPageBreak/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36530C" w:rsidRDefault="00093778" w:rsidP="002D3B3D">
      <w:pPr>
        <w:tabs>
          <w:tab w:val="num" w:pos="1080"/>
        </w:tabs>
        <w:ind w:firstLine="851"/>
        <w:jc w:val="both"/>
      </w:pPr>
      <w:r w:rsidRPr="0036530C">
        <w:t>5) возникающим при рассмотрении инспекцией заявлений, предложений, жалоб граждан и юридических лиц;</w:t>
      </w:r>
    </w:p>
    <w:p w:rsidR="00093778" w:rsidRPr="0036530C" w:rsidRDefault="00093778" w:rsidP="002D3B3D">
      <w:pPr>
        <w:tabs>
          <w:tab w:val="num" w:pos="1080"/>
        </w:tabs>
        <w:ind w:firstLine="851"/>
        <w:jc w:val="both"/>
      </w:pPr>
      <w:r w:rsidRPr="0036530C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36530C" w:rsidRDefault="00093778" w:rsidP="002D3B3D">
      <w:pPr>
        <w:pStyle w:val="a5"/>
        <w:tabs>
          <w:tab w:val="num" w:pos="1080"/>
        </w:tabs>
        <w:ind w:firstLine="851"/>
        <w:jc w:val="both"/>
      </w:pPr>
      <w:r w:rsidRPr="0036530C">
        <w:t xml:space="preserve">7) иным вопросам, предусмотренным положением об инспекции, иными нормативными актами. </w:t>
      </w:r>
    </w:p>
    <w:p w:rsidR="00FC4B14" w:rsidRPr="0036530C" w:rsidRDefault="00CE3E62" w:rsidP="002D3B3D">
      <w:pPr>
        <w:shd w:val="clear" w:color="auto" w:fill="FFFFFF"/>
        <w:ind w:firstLine="851"/>
        <w:jc w:val="both"/>
      </w:pPr>
      <w:r w:rsidRPr="0036530C">
        <w:t xml:space="preserve">13. При исполнении служебных обязанностей </w:t>
      </w:r>
      <w:r w:rsidR="00707F0B">
        <w:t>главный</w:t>
      </w:r>
      <w:r w:rsidR="00FC4B14" w:rsidRPr="0036530C">
        <w:t xml:space="preserve"> государственный налоговый инспектор</w:t>
      </w:r>
      <w:r w:rsidRPr="0036530C">
        <w:t xml:space="preserve"> обязан самостоятельно принимать решения по вопросам:</w:t>
      </w:r>
    </w:p>
    <w:p w:rsidR="00FC4B14" w:rsidRPr="0036530C" w:rsidRDefault="00FC4B14" w:rsidP="002D3B3D">
      <w:pPr>
        <w:shd w:val="clear" w:color="auto" w:fill="FFFFFF"/>
        <w:ind w:firstLine="851"/>
        <w:jc w:val="both"/>
      </w:pPr>
      <w:r w:rsidRPr="0036530C">
        <w:t>1) реализации функций налогового администрирования;</w:t>
      </w:r>
    </w:p>
    <w:p w:rsidR="00FC4B14" w:rsidRPr="0036530C" w:rsidRDefault="00FC4B14" w:rsidP="002D3B3D">
      <w:pPr>
        <w:ind w:firstLine="851"/>
        <w:jc w:val="both"/>
      </w:pPr>
      <w:r w:rsidRPr="0036530C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36530C" w:rsidRDefault="00FC4B14" w:rsidP="002D3B3D">
      <w:pPr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36530C" w:rsidRDefault="00FC4B14" w:rsidP="002D3B3D">
      <w:pPr>
        <w:ind w:firstLine="851"/>
        <w:jc w:val="both"/>
      </w:pPr>
      <w:r w:rsidRPr="0036530C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36530C" w:rsidRDefault="00FC4B14" w:rsidP="002D3B3D">
      <w:pPr>
        <w:pStyle w:val="a5"/>
        <w:spacing w:after="0"/>
        <w:ind w:firstLine="851"/>
        <w:jc w:val="both"/>
      </w:pPr>
      <w:r w:rsidRPr="0036530C">
        <w:t xml:space="preserve">5) иным вопросам, предусмотренным положением об инспекции, иными нормативными актами, </w:t>
      </w:r>
      <w:r w:rsidR="004A3077" w:rsidRPr="0036530C">
        <w:t>административным регламентом</w:t>
      </w:r>
      <w:r w:rsidRPr="0036530C">
        <w:t xml:space="preserve"> ФНС России.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4A3077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A307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07F0B" w:rsidRPr="004A307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C4B14" w:rsidRPr="004A307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4A307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53DAB" w:rsidRPr="004A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077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</w:t>
      </w:r>
      <w:proofErr w:type="gramStart"/>
      <w:r w:rsidRPr="004A3077">
        <w:rPr>
          <w:rFonts w:ascii="Times New Roman" w:hAnsi="Times New Roman" w:cs="Times New Roman"/>
          <w:b/>
          <w:sz w:val="24"/>
          <w:szCs w:val="24"/>
        </w:rPr>
        <w:t>актов</w:t>
      </w:r>
      <w:r w:rsidR="00F13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07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4A3077">
        <w:rPr>
          <w:rFonts w:ascii="Times New Roman" w:hAnsi="Times New Roman" w:cs="Times New Roman"/>
          <w:b/>
          <w:sz w:val="24"/>
          <w:szCs w:val="24"/>
        </w:rPr>
        <w:t xml:space="preserve"> (или) проектов</w:t>
      </w:r>
      <w:r w:rsidR="00753DAB" w:rsidRPr="004A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07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36530C" w:rsidRDefault="00CE3E62" w:rsidP="002D3B3D">
      <w:pPr>
        <w:ind w:firstLine="851"/>
        <w:jc w:val="both"/>
      </w:pPr>
      <w:r w:rsidRPr="0036530C">
        <w:t xml:space="preserve">14. </w:t>
      </w:r>
      <w:r w:rsidR="00707F0B">
        <w:t>Главный</w:t>
      </w:r>
      <w:r w:rsidR="00FC4B14" w:rsidRPr="0036530C">
        <w:t xml:space="preserve"> государственный налоговый инспектор </w:t>
      </w:r>
      <w:r w:rsidRPr="0036530C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36530C" w:rsidRDefault="00FC4B14" w:rsidP="002D3B3D">
      <w:pPr>
        <w:ind w:firstLine="851"/>
        <w:jc w:val="both"/>
      </w:pPr>
      <w:r w:rsidRPr="0036530C">
        <w:t>1) применения законодательства Российской Федерации о налогах и сборах;</w:t>
      </w:r>
    </w:p>
    <w:p w:rsidR="00FC4B14" w:rsidRPr="0036530C" w:rsidRDefault="00FC4B14" w:rsidP="002D3B3D">
      <w:pPr>
        <w:ind w:firstLine="851"/>
        <w:jc w:val="both"/>
      </w:pPr>
      <w:r w:rsidRPr="0036530C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36530C" w:rsidRDefault="00FC4B14" w:rsidP="002D3B3D">
      <w:pPr>
        <w:autoSpaceDE w:val="0"/>
        <w:autoSpaceDN w:val="0"/>
        <w:adjustRightInd w:val="0"/>
        <w:ind w:firstLine="851"/>
        <w:jc w:val="both"/>
      </w:pPr>
      <w:r w:rsidRPr="0036530C">
        <w:t xml:space="preserve">3) иных актов. </w:t>
      </w:r>
    </w:p>
    <w:p w:rsidR="00FC4B14" w:rsidRPr="0036530C" w:rsidRDefault="00FC4B14" w:rsidP="002D3B3D">
      <w:pPr>
        <w:autoSpaceDE w:val="0"/>
        <w:autoSpaceDN w:val="0"/>
        <w:adjustRightInd w:val="0"/>
        <w:ind w:firstLine="851"/>
        <w:jc w:val="both"/>
      </w:pPr>
    </w:p>
    <w:p w:rsidR="00FC4B14" w:rsidRPr="0036530C" w:rsidRDefault="00CE3E62" w:rsidP="002D3B3D">
      <w:pPr>
        <w:autoSpaceDE w:val="0"/>
        <w:autoSpaceDN w:val="0"/>
        <w:adjustRightInd w:val="0"/>
        <w:ind w:firstLine="851"/>
        <w:jc w:val="both"/>
      </w:pPr>
      <w:r w:rsidRPr="0036530C">
        <w:t xml:space="preserve">15. </w:t>
      </w:r>
      <w:r w:rsidR="00707F0B">
        <w:t>Главный</w:t>
      </w:r>
      <w:r w:rsidR="00FC4B14" w:rsidRPr="0036530C">
        <w:t xml:space="preserve"> государственный налоговый инспектор </w:t>
      </w:r>
      <w:r w:rsidRPr="0036530C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36530C" w:rsidRDefault="00FC4B14" w:rsidP="002D3B3D">
      <w:pPr>
        <w:autoSpaceDE w:val="0"/>
        <w:autoSpaceDN w:val="0"/>
        <w:adjustRightInd w:val="0"/>
        <w:ind w:firstLine="851"/>
        <w:jc w:val="both"/>
      </w:pPr>
      <w:r w:rsidRPr="0036530C">
        <w:t>1) графика отпусков работников отдела;</w:t>
      </w:r>
    </w:p>
    <w:p w:rsidR="00FC4B14" w:rsidRPr="0036530C" w:rsidRDefault="00FC4B14" w:rsidP="002D3B3D">
      <w:pPr>
        <w:autoSpaceDE w:val="0"/>
        <w:autoSpaceDN w:val="0"/>
        <w:adjustRightInd w:val="0"/>
        <w:ind w:firstLine="851"/>
        <w:jc w:val="both"/>
      </w:pPr>
      <w:r w:rsidRPr="0036530C">
        <w:t>2) иных актов по поручению начальника или заместителя начальника инспекции, начальника отдела.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21765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E3E62" w:rsidRPr="00721765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E3E62" w:rsidRPr="00721765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07F0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C4B14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1308A" w:rsidRPr="0036530C" w:rsidRDefault="00F1308A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E3E62" w:rsidRPr="00721765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07F0B">
        <w:rPr>
          <w:rFonts w:ascii="Times New Roman" w:hAnsi="Times New Roman" w:cs="Times New Roman"/>
          <w:sz w:val="24"/>
          <w:szCs w:val="24"/>
        </w:rPr>
        <w:t>главного</w:t>
      </w:r>
      <w:r w:rsidR="00FC4B14" w:rsidRPr="003653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36530C">
        <w:rPr>
          <w:rFonts w:ascii="Times New Roman" w:hAnsi="Times New Roman" w:cs="Times New Roman"/>
          <w:sz w:val="24"/>
          <w:szCs w:val="24"/>
        </w:rPr>
        <w:lastRenderedPageBreak/>
        <w:t xml:space="preserve">строится в рамках деловых отношений на основе </w:t>
      </w:r>
      <w:hyperlink r:id="rId31" w:history="1">
        <w:r w:rsidRPr="003653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3653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721765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E3E62" w:rsidRPr="00721765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E3E62" w:rsidRPr="00721765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76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36530C" w:rsidRDefault="00CE3E62" w:rsidP="002D3B3D">
      <w:pPr>
        <w:ind w:firstLine="851"/>
        <w:jc w:val="both"/>
      </w:pPr>
      <w:r w:rsidRPr="0036530C">
        <w:t xml:space="preserve">18. </w:t>
      </w:r>
      <w:r w:rsidR="00AA176A" w:rsidRPr="0036530C">
        <w:t xml:space="preserve">В соответствии с замещаемой государственной гражданской должностью и в пределах функциональной </w:t>
      </w:r>
      <w:r w:rsidR="00721765" w:rsidRPr="0036530C">
        <w:t>компетенции, главный</w:t>
      </w:r>
      <w:r w:rsidR="00AA176A" w:rsidRPr="0036530C"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36530C" w:rsidRDefault="00AA176A" w:rsidP="002D3B3D">
      <w:pPr>
        <w:tabs>
          <w:tab w:val="num" w:pos="1080"/>
        </w:tabs>
        <w:ind w:firstLine="851"/>
        <w:jc w:val="both"/>
        <w:rPr>
          <w:bCs/>
        </w:rPr>
      </w:pPr>
      <w:r w:rsidRPr="0036530C">
        <w:rPr>
          <w:bCs/>
        </w:rPr>
        <w:t xml:space="preserve">1) информирование </w:t>
      </w:r>
      <w:r w:rsidR="00721765" w:rsidRPr="0036530C">
        <w:rPr>
          <w:bCs/>
        </w:rPr>
        <w:t>налогоплательщиков по</w:t>
      </w:r>
      <w:r w:rsidRPr="0036530C">
        <w:rPr>
          <w:bCs/>
        </w:rPr>
        <w:t xml:space="preserve"> вопросам функционирования инспекции, </w:t>
      </w:r>
      <w:r w:rsidR="00721765" w:rsidRPr="0036530C">
        <w:rPr>
          <w:bCs/>
        </w:rPr>
        <w:t>по результатам</w:t>
      </w:r>
      <w:r w:rsidRPr="0036530C">
        <w:rPr>
          <w:bCs/>
        </w:rPr>
        <w:t xml:space="preserve"> ее деятельности;</w:t>
      </w:r>
    </w:p>
    <w:p w:rsidR="00AA176A" w:rsidRPr="0036530C" w:rsidRDefault="00AA176A" w:rsidP="002D3B3D">
      <w:pPr>
        <w:tabs>
          <w:tab w:val="num" w:pos="1080"/>
        </w:tabs>
        <w:suppressAutoHyphens/>
        <w:spacing w:line="240" w:lineRule="atLeast"/>
        <w:ind w:firstLine="851"/>
        <w:jc w:val="both"/>
      </w:pPr>
      <w:r w:rsidRPr="0036530C">
        <w:t xml:space="preserve">2) информирование (в том числе в письменной форме) налогоплательщиков о действующих налогах и сборах, законодательстве о налогах и </w:t>
      </w:r>
      <w:r w:rsidR="00721765" w:rsidRPr="0036530C">
        <w:t>сборах,</w:t>
      </w:r>
      <w:r w:rsidRPr="0036530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="00721765">
        <w:t>.</w:t>
      </w:r>
    </w:p>
    <w:p w:rsidR="00CE3E62" w:rsidRPr="00915E8D" w:rsidRDefault="00CE3E62" w:rsidP="002D3B3D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15E8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E62" w:rsidRPr="00915E8D" w:rsidRDefault="00CE3E62" w:rsidP="002D3B3D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5E8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2D3B3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8582C">
        <w:rPr>
          <w:rFonts w:ascii="Times New Roman" w:hAnsi="Times New Roman" w:cs="Times New Roman"/>
          <w:sz w:val="24"/>
          <w:szCs w:val="24"/>
        </w:rPr>
        <w:t>главного</w:t>
      </w:r>
      <w:r w:rsidR="00AA176A" w:rsidRPr="0036530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36530C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1)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2) своевременности и оперативности выполнения поручений;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3)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4)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4D3" w:rsidRPr="00E574D3" w:rsidRDefault="00E574D3" w:rsidP="002D3B3D">
      <w:pPr>
        <w:autoSpaceDE w:val="0"/>
        <w:autoSpaceDN w:val="0"/>
        <w:adjustRightInd w:val="0"/>
        <w:ind w:firstLine="851"/>
        <w:jc w:val="both"/>
      </w:pPr>
      <w:r w:rsidRPr="00E574D3"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Pr="00E574D3" w:rsidRDefault="002D3B3D" w:rsidP="002D3B3D">
      <w:pPr>
        <w:autoSpaceDE w:val="0"/>
        <w:autoSpaceDN w:val="0"/>
        <w:adjustRightInd w:val="0"/>
        <w:ind w:firstLine="851"/>
        <w:jc w:val="both"/>
      </w:pPr>
      <w:r>
        <w:t xml:space="preserve"> </w:t>
      </w:r>
      <w:r w:rsidR="00E574D3" w:rsidRPr="00E574D3">
        <w:t>7) осознанию ответственности за последствия своих действий.</w:t>
      </w:r>
    </w:p>
    <w:p w:rsidR="003F0440" w:rsidRDefault="003F0440" w:rsidP="002D3B3D">
      <w:pPr>
        <w:ind w:firstLine="851"/>
        <w:jc w:val="both"/>
      </w:pPr>
    </w:p>
    <w:p w:rsidR="003F0440" w:rsidRDefault="003F0440" w:rsidP="00AA176A">
      <w:pPr>
        <w:jc w:val="both"/>
      </w:pPr>
    </w:p>
    <w:p w:rsidR="00A861E1" w:rsidRPr="0036530C" w:rsidRDefault="003A5AA7" w:rsidP="003F0440">
      <w:pPr>
        <w:jc w:val="both"/>
      </w:pPr>
      <w:r w:rsidRPr="0036530C">
        <w:t xml:space="preserve">Начальник отдела </w:t>
      </w:r>
      <w:r w:rsidRPr="0036530C">
        <w:tab/>
      </w:r>
      <w:r w:rsidRPr="0036530C">
        <w:tab/>
      </w:r>
      <w:r w:rsidRPr="0036530C">
        <w:tab/>
      </w:r>
      <w:r w:rsidR="00AA176A" w:rsidRPr="0036530C">
        <w:tab/>
      </w:r>
      <w:r w:rsidR="00AA176A" w:rsidRPr="0036530C">
        <w:tab/>
        <w:t xml:space="preserve">                      </w:t>
      </w:r>
      <w:r w:rsidR="00664C23">
        <w:t xml:space="preserve">                         Ковалева Е.В</w:t>
      </w:r>
    </w:p>
    <w:sectPr w:rsidR="00A861E1" w:rsidRPr="0036530C" w:rsidSect="00A110FC">
      <w:headerReference w:type="default" r:id="rId33"/>
      <w:pgSz w:w="11906" w:h="16838"/>
      <w:pgMar w:top="1134" w:right="68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BEA" w:rsidRDefault="001A6BEA" w:rsidP="00AA176A">
      <w:r>
        <w:separator/>
      </w:r>
    </w:p>
  </w:endnote>
  <w:endnote w:type="continuationSeparator" w:id="0">
    <w:p w:rsidR="001A6BEA" w:rsidRDefault="001A6BEA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BEA" w:rsidRDefault="001A6BEA" w:rsidP="00AA176A">
      <w:r>
        <w:separator/>
      </w:r>
    </w:p>
  </w:footnote>
  <w:footnote w:type="continuationSeparator" w:id="0">
    <w:p w:rsidR="001A6BEA" w:rsidRDefault="001A6BEA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675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A6BEA" w:rsidRPr="002D3B3D" w:rsidRDefault="001A6BEA">
        <w:pPr>
          <w:pStyle w:val="a3"/>
          <w:jc w:val="center"/>
          <w:rPr>
            <w:sz w:val="20"/>
            <w:szCs w:val="20"/>
          </w:rPr>
        </w:pPr>
        <w:r w:rsidRPr="002D3B3D">
          <w:rPr>
            <w:sz w:val="20"/>
            <w:szCs w:val="20"/>
          </w:rPr>
          <w:fldChar w:fldCharType="begin"/>
        </w:r>
        <w:r w:rsidRPr="002D3B3D">
          <w:rPr>
            <w:sz w:val="20"/>
            <w:szCs w:val="20"/>
          </w:rPr>
          <w:instrText>PAGE   \* MERGEFORMAT</w:instrText>
        </w:r>
        <w:r w:rsidRPr="002D3B3D">
          <w:rPr>
            <w:sz w:val="20"/>
            <w:szCs w:val="20"/>
          </w:rPr>
          <w:fldChar w:fldCharType="separate"/>
        </w:r>
        <w:r w:rsidR="00F1308A">
          <w:rPr>
            <w:noProof/>
            <w:sz w:val="20"/>
            <w:szCs w:val="20"/>
          </w:rPr>
          <w:t>8</w:t>
        </w:r>
        <w:r w:rsidRPr="002D3B3D">
          <w:rPr>
            <w:sz w:val="20"/>
            <w:szCs w:val="20"/>
          </w:rPr>
          <w:fldChar w:fldCharType="end"/>
        </w:r>
      </w:p>
    </w:sdtContent>
  </w:sdt>
  <w:p w:rsidR="001A6BEA" w:rsidRDefault="001A6B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773A5"/>
    <w:rsid w:val="00093778"/>
    <w:rsid w:val="000A3A0D"/>
    <w:rsid w:val="00104463"/>
    <w:rsid w:val="00112835"/>
    <w:rsid w:val="00112946"/>
    <w:rsid w:val="00113B33"/>
    <w:rsid w:val="00115D64"/>
    <w:rsid w:val="001A6BEA"/>
    <w:rsid w:val="001E7662"/>
    <w:rsid w:val="002341A5"/>
    <w:rsid w:val="00293B7F"/>
    <w:rsid w:val="002D2392"/>
    <w:rsid w:val="002D3B3D"/>
    <w:rsid w:val="002E757D"/>
    <w:rsid w:val="00306D79"/>
    <w:rsid w:val="00335B52"/>
    <w:rsid w:val="00344199"/>
    <w:rsid w:val="0036530C"/>
    <w:rsid w:val="003A0A5A"/>
    <w:rsid w:val="003A5AA7"/>
    <w:rsid w:val="003B40AF"/>
    <w:rsid w:val="003C0C49"/>
    <w:rsid w:val="003D3449"/>
    <w:rsid w:val="003F0440"/>
    <w:rsid w:val="00433BB7"/>
    <w:rsid w:val="004367F1"/>
    <w:rsid w:val="004547AF"/>
    <w:rsid w:val="0045689C"/>
    <w:rsid w:val="00496972"/>
    <w:rsid w:val="004A3077"/>
    <w:rsid w:val="004A3DCE"/>
    <w:rsid w:val="004B4B52"/>
    <w:rsid w:val="004E0E23"/>
    <w:rsid w:val="005414DE"/>
    <w:rsid w:val="0058582C"/>
    <w:rsid w:val="005B169C"/>
    <w:rsid w:val="005E3471"/>
    <w:rsid w:val="0062214F"/>
    <w:rsid w:val="00646900"/>
    <w:rsid w:val="006564F6"/>
    <w:rsid w:val="00664C23"/>
    <w:rsid w:val="00665B41"/>
    <w:rsid w:val="006B26F8"/>
    <w:rsid w:val="00705D85"/>
    <w:rsid w:val="00707F0B"/>
    <w:rsid w:val="00711832"/>
    <w:rsid w:val="00721765"/>
    <w:rsid w:val="00741371"/>
    <w:rsid w:val="00746E08"/>
    <w:rsid w:val="00753DAB"/>
    <w:rsid w:val="00786260"/>
    <w:rsid w:val="008014CF"/>
    <w:rsid w:val="00834710"/>
    <w:rsid w:val="00881397"/>
    <w:rsid w:val="0089032F"/>
    <w:rsid w:val="008C2D57"/>
    <w:rsid w:val="008D714E"/>
    <w:rsid w:val="00907E37"/>
    <w:rsid w:val="00915E8D"/>
    <w:rsid w:val="00917230"/>
    <w:rsid w:val="009229EE"/>
    <w:rsid w:val="009646DE"/>
    <w:rsid w:val="009E3714"/>
    <w:rsid w:val="00A110FC"/>
    <w:rsid w:val="00A244EB"/>
    <w:rsid w:val="00A3589C"/>
    <w:rsid w:val="00A861E1"/>
    <w:rsid w:val="00AA176A"/>
    <w:rsid w:val="00AA7692"/>
    <w:rsid w:val="00AB7D4E"/>
    <w:rsid w:val="00AC1BBB"/>
    <w:rsid w:val="00AF06E0"/>
    <w:rsid w:val="00B1786B"/>
    <w:rsid w:val="00B2239F"/>
    <w:rsid w:val="00B23549"/>
    <w:rsid w:val="00B46E55"/>
    <w:rsid w:val="00B75780"/>
    <w:rsid w:val="00BC5FD6"/>
    <w:rsid w:val="00C25745"/>
    <w:rsid w:val="00C5139E"/>
    <w:rsid w:val="00CB285F"/>
    <w:rsid w:val="00CD4B1C"/>
    <w:rsid w:val="00CE3E62"/>
    <w:rsid w:val="00D214FE"/>
    <w:rsid w:val="00D55966"/>
    <w:rsid w:val="00DE4AD0"/>
    <w:rsid w:val="00DE5FE6"/>
    <w:rsid w:val="00DF4945"/>
    <w:rsid w:val="00E2048E"/>
    <w:rsid w:val="00E34D66"/>
    <w:rsid w:val="00E402E4"/>
    <w:rsid w:val="00E4036E"/>
    <w:rsid w:val="00E432DF"/>
    <w:rsid w:val="00E5649C"/>
    <w:rsid w:val="00E574D3"/>
    <w:rsid w:val="00E62042"/>
    <w:rsid w:val="00E75F9E"/>
    <w:rsid w:val="00E95490"/>
    <w:rsid w:val="00EC34A3"/>
    <w:rsid w:val="00ED04D9"/>
    <w:rsid w:val="00ED5D4F"/>
    <w:rsid w:val="00F1308A"/>
    <w:rsid w:val="00F153F2"/>
    <w:rsid w:val="00F575F7"/>
    <w:rsid w:val="00F6320E"/>
    <w:rsid w:val="00FA1875"/>
    <w:rsid w:val="00FC4B14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D3383-484A-4732-8DCB-6AB6EC05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E402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40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D0A726AEC93DBE392281BE1Y4R5B" TargetMode="External"/><Relationship Id="rId18" Type="http://schemas.openxmlformats.org/officeDocument/2006/relationships/hyperlink" Target="consultantplus://offline/ref=6193E7F92E77ABE44BFBECE0AD6A39CACB4F0B756DE293DBE392281BE1Y4R5B" TargetMode="External"/><Relationship Id="rId26" Type="http://schemas.openxmlformats.org/officeDocument/2006/relationships/hyperlink" Target="consultantplus://offline/ref=AB2FFDE68E46C5A37D9C16F729A3A14D75BA2508304366A1DA10F38C19116A5BA063F6E7D4B5F99EMBX5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93E7F92E77ABE44BFBECE0AD6A39CACB48037368E493DBE392281BE1Y4R5B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C6DE693DBE392281BE1Y4R5B" TargetMode="External"/><Relationship Id="rId17" Type="http://schemas.openxmlformats.org/officeDocument/2006/relationships/hyperlink" Target="consultantplus://offline/ref=6193E7F92E77ABE44BFBECE0AD6A39CACB4D0A7069E093DBE392281BE1Y4R5B" TargetMode="External"/><Relationship Id="rId25" Type="http://schemas.openxmlformats.org/officeDocument/2006/relationships/hyperlink" Target="consultantplus://offline/ref=68690EDDAC2F6E336CED14B791E763EBD1A23C21B8E5759192C210D2C5Z5R9B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93E7F92E77ABE44BFBECE0AD6A39CACB4F0A7468E293DBE392281BE1Y4R5B" TargetMode="External"/><Relationship Id="rId20" Type="http://schemas.openxmlformats.org/officeDocument/2006/relationships/hyperlink" Target="consultantplus://offline/ref=6193E7F92E77ABE44BFBECE0AD6A39CACB4F087569E0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68690EDDAC2F6E336CED14B791E763EBD1A23B21BDE2759192C210D2C5Z5R9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8690EDDAC2F6E336CED14B791E763EBD1A23B26B9E2759192C210D2C5Z5R9B" TargetMode="External"/><Relationship Id="rId28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6193E7F92E77ABE44BFBECE0AD6A39CACB4D0A7069E193DBE392281BE1Y4R5B" TargetMode="External"/><Relationship Id="rId19" Type="http://schemas.openxmlformats.org/officeDocument/2006/relationships/hyperlink" Target="consultantplus://offline/ref=6193E7F92E77ABE44BFBECE0AD6A39CAC84D02776EE293DBE392281BE1Y4R5B" TargetMode="External"/><Relationship Id="rId31" Type="http://schemas.openxmlformats.org/officeDocument/2006/relationships/hyperlink" Target="consultantplus://offline/ref=AB2FFDE68E46C5A37D9C16F729A3A14D7FB1210D304B3BABD249FF8E1E1E354CA72AFAE6D4B5FBM9X7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84A03706FE693DBE392281BE1Y4R5B" TargetMode="External"/><Relationship Id="rId27" Type="http://schemas.openxmlformats.org/officeDocument/2006/relationships/hyperlink" Target="consultantplus://offline/ref=AB2FFDE68E46C5A37D9C16F729A3A14D75BA2508304366A1DA10F38C19116A5BA063F6E7D4B5F99CMBX4A" TargetMode="External"/><Relationship Id="rId30" Type="http://schemas.openxmlformats.org/officeDocument/2006/relationships/hyperlink" Target="consultantplus://offline/ref=AB2FFDE68E46C5A37D9C16F729A3A14D75BF2C0A3C4066A1DA10F38C19116A5BA063F6E7D4B5F89CMBX1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68947-B63E-43FF-8BF9-FCE4402D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BD43225A</Template>
  <TotalTime>63</TotalTime>
  <Pages>8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Митькова Наталья Валерьевна</cp:lastModifiedBy>
  <cp:revision>26</cp:revision>
  <cp:lastPrinted>2017-12-07T23:13:00Z</cp:lastPrinted>
  <dcterms:created xsi:type="dcterms:W3CDTF">2018-01-19T01:00:00Z</dcterms:created>
  <dcterms:modified xsi:type="dcterms:W3CDTF">2018-01-23T05:04:00Z</dcterms:modified>
</cp:coreProperties>
</file>